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7BB" w:rsidRDefault="003D57BB" w:rsidP="003D57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AMYS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:rsidR="003D57BB" w:rsidRDefault="003D57BB" w:rsidP="003D57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Bodmin Priory.</w:t>
      </w:r>
    </w:p>
    <w:p w:rsidR="003D57BB" w:rsidRDefault="003D57BB" w:rsidP="003D57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57BB" w:rsidRDefault="003D57BB" w:rsidP="003D57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5D4E" w:rsidRDefault="00575D4E" w:rsidP="00575D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Feb.1421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church of St Mary Major, Exeter.</w:t>
      </w:r>
    </w:p>
    <w:p w:rsidR="00575D4E" w:rsidRDefault="00575D4E" w:rsidP="00575D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(The Register of Edmund Lacy, Bishop of Exeter 1420-55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p.71)</w:t>
      </w:r>
    </w:p>
    <w:p w:rsidR="003D57BB" w:rsidRDefault="003D57BB" w:rsidP="003D57B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by Edmund Lacy, Bishop of Exeter(q.v.),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Hospital, Exeter.</w:t>
      </w:r>
    </w:p>
    <w:p w:rsidR="003D57BB" w:rsidRDefault="003D57BB" w:rsidP="003D57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 Lacy, Bishop of Exeter 1420-55 p.75)</w:t>
      </w:r>
    </w:p>
    <w:p w:rsidR="003D57BB" w:rsidRDefault="003D57BB" w:rsidP="003D57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57BB" w:rsidRDefault="003D57BB" w:rsidP="003D57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3D57BB" w:rsidP="003D57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2016</w:t>
      </w:r>
    </w:p>
    <w:p w:rsidR="00575D4E" w:rsidRPr="003D57BB" w:rsidRDefault="00575D4E" w:rsidP="003D57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April 2016</w:t>
      </w:r>
      <w:bookmarkStart w:id="0" w:name="_GoBack"/>
      <w:bookmarkEnd w:id="0"/>
    </w:p>
    <w:sectPr w:rsidR="00575D4E" w:rsidRPr="003D57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7BB" w:rsidRDefault="003D57BB" w:rsidP="00564E3C">
      <w:pPr>
        <w:spacing w:after="0" w:line="240" w:lineRule="auto"/>
      </w:pPr>
      <w:r>
        <w:separator/>
      </w:r>
    </w:p>
  </w:endnote>
  <w:endnote w:type="continuationSeparator" w:id="0">
    <w:p w:rsidR="003D57BB" w:rsidRDefault="003D57B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75D4E">
      <w:rPr>
        <w:rFonts w:ascii="Times New Roman" w:hAnsi="Times New Roman" w:cs="Times New Roman"/>
        <w:noProof/>
        <w:sz w:val="24"/>
        <w:szCs w:val="24"/>
      </w:rPr>
      <w:t>1 April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7BB" w:rsidRDefault="003D57BB" w:rsidP="00564E3C">
      <w:pPr>
        <w:spacing w:after="0" w:line="240" w:lineRule="auto"/>
      </w:pPr>
      <w:r>
        <w:separator/>
      </w:r>
    </w:p>
  </w:footnote>
  <w:footnote w:type="continuationSeparator" w:id="0">
    <w:p w:rsidR="003D57BB" w:rsidRDefault="003D57B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7BB"/>
    <w:rsid w:val="00372DC6"/>
    <w:rsid w:val="003D57BB"/>
    <w:rsid w:val="00564E3C"/>
    <w:rsid w:val="00575D4E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FA19B"/>
  <w15:chartTrackingRefBased/>
  <w15:docId w15:val="{8F4C2460-ABFD-4D11-B140-800ACB641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2016-01-28T21:02:00Z</dcterms:created>
  <dcterms:modified xsi:type="dcterms:W3CDTF">2016-04-01T08:00:00Z</dcterms:modified>
</cp:coreProperties>
</file>